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Gillingham and Rainham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Gillingham and Rainham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Gillingham and Rainham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Gillingham and Rainham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Gillingham and Rainham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Gillingham and Rainham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67.9% </w:t>
      </w:r>
      <w:r w:rsidRPr="004747BF">
        <w:rPr>
          <w:rFonts w:ascii="Libre Franklin Light" w:eastAsia="Times New Roman" w:hAnsi="Libre Franklin Light" w:cs="Calibri Light"/>
        </w:rPr>
        <w:t xml:space="preserve">of those respondents classified as PGSI 8+ in Gillingham and Rainham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Gillingham and Rainham is estimated to be </w:t>
      </w:r>
      <w:r w:rsidRPr="00773DF7">
        <w:rPr>
          <w:rFonts w:ascii="Libre Franklin Light" w:eastAsia="Times New Roman" w:hAnsi="Libre Franklin Light" w:cs="Calibri Light"/>
          <w:b/>
          <w:bCs/>
          <w:color w:val="C45911" w:themeColor="accent2" w:themeShade="BF"/>
        </w:rPr>
        <w:t xml:space="preserve">£1,638,267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Gillingham and Rainham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Gillingham and Rainham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Gillingham and Rainham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Gillingham and Rainham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illingham and Rain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Gillingham and Rainham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illingham and Rain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Gillingham and Rainham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Gillingham and Rainham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illingham and Rain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Gillingham and Rainham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Gillingham and Rainham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Gillingham and Rainham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Gillingham and Rainham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Gillingham and Rainham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Gillingham and Rainham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£1,638,267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Gillingham and Rainham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£26,685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£551,854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£39,533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£11,119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£20,384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£988,692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£1,638,267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Gillingham and Rainham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Gillingham and Rainham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Gillingham and Rainham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Gillingham and Rainham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Gillingham and Rainham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Gillingham and Rainham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Gillingham and Rainham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Gillingham and Rainham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Gillingham and Rainham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Gillingham and Rainham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Gillingham and Rainham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Gillingham and Rainham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FC37B6A-4FD9-4E3B-8C6E-D5D8D559DD8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